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Dorfgemeinschaftshaus Berschweiler bei Kirn - Dachdecker- und Klempnerarbeiten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Dorfgemeinschaftshaus Berschweiler bei Kirn - Dachdecker- und Klempnerarbeiten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